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234FDB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34FDB">
              <w:rPr>
                <w:b/>
                <w:sz w:val="26"/>
                <w:szCs w:val="26"/>
                <w:lang w:val="en-US"/>
              </w:rPr>
              <w:t>203C_069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234FDB" w:rsidRDefault="00452F0E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234FDB">
              <w:rPr>
                <w:b/>
                <w:sz w:val="26"/>
                <w:szCs w:val="26"/>
                <w:lang w:val="en-US"/>
              </w:rPr>
              <w:t>2078155</w:t>
            </w:r>
            <w:r w:rsidR="00C44B8B" w:rsidRPr="00234FDB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C5756D">
        <w:rPr>
          <w:b/>
          <w:sz w:val="26"/>
          <w:szCs w:val="26"/>
        </w:rPr>
        <w:t>(</w:t>
      </w:r>
      <w:r w:rsidR="00B40A33">
        <w:rPr>
          <w:b/>
          <w:sz w:val="26"/>
          <w:szCs w:val="26"/>
        </w:rPr>
        <w:t>Траверса ТМ</w:t>
      </w:r>
      <w:r w:rsidR="00452F0E" w:rsidRPr="007F2F45">
        <w:rPr>
          <w:b/>
          <w:sz w:val="26"/>
          <w:szCs w:val="26"/>
        </w:rPr>
        <w:t>10 3.407.1-143.8.10</w:t>
      </w:r>
      <w:r w:rsidR="00C5756D">
        <w:rPr>
          <w:b/>
          <w:sz w:val="26"/>
          <w:szCs w:val="26"/>
        </w:rPr>
        <w:t>)</w:t>
      </w:r>
      <w:r w:rsidR="00FC30E2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FC30E2">
        <w:rPr>
          <w:b/>
          <w:sz w:val="26"/>
          <w:szCs w:val="26"/>
          <w:u w:val="single"/>
        </w:rPr>
        <w:t>203</w:t>
      </w:r>
      <w:r w:rsidR="00F115B9" w:rsidRPr="00FC30E2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C5756D" w:rsidRDefault="00641E44" w:rsidP="00A65683">
      <w:pPr>
        <w:tabs>
          <w:tab w:val="left" w:pos="1134"/>
        </w:tabs>
        <w:ind w:firstLine="709"/>
        <w:rPr>
          <w:sz w:val="24"/>
          <w:szCs w:val="24"/>
          <w:shd w:val="clear" w:color="auto" w:fill="FFFF00"/>
        </w:rPr>
      </w:pPr>
      <w:r w:rsidRPr="00CB6078">
        <w:rPr>
          <w:sz w:val="24"/>
          <w:szCs w:val="24"/>
        </w:rPr>
        <w:t>Технические требо</w:t>
      </w:r>
      <w:r w:rsidRPr="00C5756D">
        <w:rPr>
          <w:sz w:val="24"/>
          <w:szCs w:val="24"/>
        </w:rPr>
        <w:t xml:space="preserve">вания, характеристики </w:t>
      </w:r>
      <w:r w:rsidR="00D601A5" w:rsidRPr="00C5756D">
        <w:rPr>
          <w:sz w:val="24"/>
          <w:szCs w:val="24"/>
        </w:rPr>
        <w:t>траверс</w:t>
      </w:r>
      <w:r w:rsidR="004F4E9E" w:rsidRPr="00C5756D">
        <w:rPr>
          <w:sz w:val="24"/>
          <w:szCs w:val="24"/>
        </w:rPr>
        <w:t xml:space="preserve"> должны соответствовать </w:t>
      </w:r>
      <w:r w:rsidR="001759FB" w:rsidRPr="00C5756D">
        <w:rPr>
          <w:sz w:val="24"/>
          <w:szCs w:val="24"/>
        </w:rPr>
        <w:t>требованиям</w:t>
      </w:r>
      <w:r w:rsidR="00FC30E2">
        <w:rPr>
          <w:sz w:val="24"/>
          <w:szCs w:val="24"/>
        </w:rPr>
        <w:t xml:space="preserve"> </w:t>
      </w:r>
      <w:r w:rsidR="007F2F45" w:rsidRPr="00C5756D">
        <w:rPr>
          <w:sz w:val="24"/>
          <w:szCs w:val="24"/>
        </w:rPr>
        <w:t>Т</w:t>
      </w:r>
      <w:bookmarkStart w:id="1" w:name="Поле4"/>
      <w:r w:rsidR="00452F0E" w:rsidRPr="00C5756D">
        <w:rPr>
          <w:sz w:val="24"/>
          <w:szCs w:val="24"/>
        </w:rPr>
        <w:t>ипового проекта 3.407.1-143.8.10</w:t>
      </w:r>
      <w:r w:rsidR="0073431B" w:rsidRPr="00C5756D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FC30E2" w:rsidRDefault="00FC30E2" w:rsidP="00FC30E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FC30E2" w:rsidRDefault="00FC30E2" w:rsidP="00FC30E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FC30E2" w:rsidRDefault="00FC30E2" w:rsidP="00FC30E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FC30E2" w:rsidRDefault="00FC30E2" w:rsidP="00FC30E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C30E2" w:rsidRDefault="00FC30E2" w:rsidP="00FC30E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C30E2" w:rsidRDefault="00FC30E2" w:rsidP="00FC30E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FC30E2" w:rsidRDefault="00FC30E2" w:rsidP="00FC30E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C30E2" w:rsidRDefault="00FC30E2" w:rsidP="00FC30E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FC30E2" w:rsidRDefault="00FC30E2" w:rsidP="00FC30E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FC30E2" w:rsidRDefault="00FC30E2" w:rsidP="00FC30E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FC30E2" w:rsidRDefault="00FC30E2" w:rsidP="00FC30E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FC30E2" w:rsidRDefault="00FC30E2" w:rsidP="00FC30E2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FC30E2" w:rsidRDefault="00FC30E2" w:rsidP="00FC30E2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C30E2" w:rsidRDefault="00FC30E2" w:rsidP="00FC30E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FC30E2" w:rsidRDefault="00FC30E2" w:rsidP="00FC30E2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C5756D">
        <w:rPr>
          <w:sz w:val="24"/>
          <w:szCs w:val="24"/>
        </w:rPr>
        <w:t>Типового проекта 3.407.1-143.8.10</w:t>
      </w:r>
      <w:r>
        <w:rPr>
          <w:sz w:val="26"/>
          <w:szCs w:val="26"/>
        </w:rPr>
        <w:t>;</w:t>
      </w:r>
    </w:p>
    <w:p w:rsidR="00FC30E2" w:rsidRDefault="00FC30E2" w:rsidP="00FC30E2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FC30E2" w:rsidRDefault="00FC30E2" w:rsidP="00FC30E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FC30E2" w:rsidRDefault="00FC30E2" w:rsidP="00FC30E2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FC30E2" w:rsidRDefault="00FC30E2" w:rsidP="00FC30E2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FC30E2" w:rsidRDefault="00FC30E2" w:rsidP="00FC30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FC30E2" w:rsidRDefault="00FC30E2" w:rsidP="00FC30E2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FC30E2" w:rsidRDefault="00FC30E2" w:rsidP="00FC30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FC30E2" w:rsidRDefault="00FC30E2" w:rsidP="00FC30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FC30E2" w:rsidRDefault="00FC30E2" w:rsidP="00FC30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FC30E2" w:rsidRDefault="00FC30E2" w:rsidP="00FC30E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FC30E2" w:rsidRDefault="00FC30E2" w:rsidP="00FC30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FC30E2" w:rsidRDefault="00FC30E2" w:rsidP="00FC30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C30E2" w:rsidRDefault="00FC30E2" w:rsidP="00FC30E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FC30E2" w:rsidRDefault="00FC30E2" w:rsidP="00FC30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FC30E2" w:rsidRDefault="00FC30E2" w:rsidP="00FC30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C30E2" w:rsidRDefault="00FC30E2" w:rsidP="00FC30E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FC30E2" w:rsidRDefault="00FC30E2" w:rsidP="00FC30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FC30E2" w:rsidRDefault="00FC30E2" w:rsidP="00FC30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FC30E2" w:rsidRDefault="00FC30E2" w:rsidP="00FC30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FC30E2" w:rsidRDefault="00FC30E2" w:rsidP="00FC30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FC30E2" w:rsidRDefault="00FC30E2" w:rsidP="00FC30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FC30E2" w:rsidRDefault="00FC30E2" w:rsidP="00FC30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FC30E2" w:rsidRDefault="00FC30E2" w:rsidP="00FC30E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FC30E2" w:rsidRDefault="00FC30E2" w:rsidP="00FC30E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FC30E2" w:rsidRDefault="00FC30E2" w:rsidP="00FC30E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FC30E2" w:rsidRDefault="00FC30E2" w:rsidP="00FC30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FC30E2" w:rsidRDefault="00FC30E2" w:rsidP="00FC30E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  <w:bookmarkStart w:id="2" w:name="_GoBack"/>
      <w:bookmarkEnd w:id="2"/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09B6" w:rsidRDefault="00C209B6">
      <w:r>
        <w:separator/>
      </w:r>
    </w:p>
  </w:endnote>
  <w:endnote w:type="continuationSeparator" w:id="0">
    <w:p w:rsidR="00C209B6" w:rsidRDefault="00C20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09B6" w:rsidRDefault="00C209B6">
      <w:r>
        <w:separator/>
      </w:r>
    </w:p>
  </w:footnote>
  <w:footnote w:type="continuationSeparator" w:id="0">
    <w:p w:rsidR="00C209B6" w:rsidRDefault="00C209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2E34C72E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F0E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4FDB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0CAB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5B8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2F0E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57F75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2F45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0A33"/>
    <w:rsid w:val="00B4184D"/>
    <w:rsid w:val="00B41955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09B6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5756D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6FCC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423C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1D7"/>
    <w:rsid w:val="00EF69C1"/>
    <w:rsid w:val="00EF6AE5"/>
    <w:rsid w:val="00EF7063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0E2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C22A05B-0ACC-407A-9EF7-1F71DED46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9A2B05-D782-4360-B1C5-9C045AC8D66C}"/>
</file>

<file path=customXml/itemProps2.xml><?xml version="1.0" encoding="utf-8"?>
<ds:datastoreItem xmlns:ds="http://schemas.openxmlformats.org/officeDocument/2006/customXml" ds:itemID="{3372B7B5-F07F-4F51-8C8D-F3CB70C74328}"/>
</file>

<file path=customXml/itemProps3.xml><?xml version="1.0" encoding="utf-8"?>
<ds:datastoreItem xmlns:ds="http://schemas.openxmlformats.org/officeDocument/2006/customXml" ds:itemID="{3A3D0279-49A4-4CC3-B490-5A7BF23BA984}"/>
</file>

<file path=customXml/itemProps4.xml><?xml version="1.0" encoding="utf-8"?>
<ds:datastoreItem xmlns:ds="http://schemas.openxmlformats.org/officeDocument/2006/customXml" ds:itemID="{9369699D-8CF0-4B04-A794-F1A375CA6DE8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14</TotalTime>
  <Pages>1</Pages>
  <Words>1024</Words>
  <Characters>5839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8</cp:revision>
  <cp:lastPrinted>2015-05-07T13:50:00Z</cp:lastPrinted>
  <dcterms:created xsi:type="dcterms:W3CDTF">2015-04-24T10:11:00Z</dcterms:created>
  <dcterms:modified xsi:type="dcterms:W3CDTF">2015-09-28T15:36:00Z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